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9D00C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REST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2DF31A1" w14:textId="306ABF10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Barnwell Priory.</w:t>
      </w:r>
    </w:p>
    <w:p w14:paraId="177FBC17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F8697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BB063A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at the altar of the Blessed Virgin Mary in York</w:t>
      </w:r>
    </w:p>
    <w:p w14:paraId="6AEAC1D3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4B1AA4ED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.97)</w:t>
      </w:r>
    </w:p>
    <w:p w14:paraId="5835F9E1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00827" w14:textId="77777777" w:rsidR="00D33CC1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58AB9" w14:textId="77777777" w:rsidR="00D33CC1" w:rsidRPr="003572CF" w:rsidRDefault="00D33CC1" w:rsidP="00D33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7DD4A1E1" w14:textId="3AA7AAC8" w:rsidR="00BA00AB" w:rsidRPr="00D33C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33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626E9" w14:textId="77777777" w:rsidR="00D33CC1" w:rsidRDefault="00D33CC1" w:rsidP="009139A6">
      <w:r>
        <w:separator/>
      </w:r>
    </w:p>
  </w:endnote>
  <w:endnote w:type="continuationSeparator" w:id="0">
    <w:p w14:paraId="39E71996" w14:textId="77777777" w:rsidR="00D33CC1" w:rsidRDefault="00D33C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B4B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33C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BB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31F0F" w14:textId="77777777" w:rsidR="00D33CC1" w:rsidRDefault="00D33CC1" w:rsidP="009139A6">
      <w:r>
        <w:separator/>
      </w:r>
    </w:p>
  </w:footnote>
  <w:footnote w:type="continuationSeparator" w:id="0">
    <w:p w14:paraId="1AC022E5" w14:textId="77777777" w:rsidR="00D33CC1" w:rsidRDefault="00D33C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CF7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70B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616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C1"/>
    <w:rsid w:val="000666E0"/>
    <w:rsid w:val="001D372F"/>
    <w:rsid w:val="002510B7"/>
    <w:rsid w:val="005C130B"/>
    <w:rsid w:val="00826F5C"/>
    <w:rsid w:val="009139A6"/>
    <w:rsid w:val="009448BB"/>
    <w:rsid w:val="00A3176C"/>
    <w:rsid w:val="00BA00AB"/>
    <w:rsid w:val="00D33CC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2D92E"/>
  <w15:chartTrackingRefBased/>
  <w15:docId w15:val="{F6C4B63E-F095-475C-9DE7-B1EDDFA0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2021-03-19T12:49:00Z</dcterms:created>
  <dcterms:modified xsi:type="dcterms:W3CDTF">2021-03-19T14:21:00Z</dcterms:modified>
</cp:coreProperties>
</file>